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6F9" w:rsidRDefault="000036F9" w:rsidP="000036F9">
      <w:pPr>
        <w:pStyle w:val="NoSpacing"/>
      </w:pPr>
      <w:r>
        <w:rPr>
          <w:u w:val="single"/>
        </w:rPr>
        <w:t>Simon UNWYNE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036F9" w:rsidRDefault="000036F9" w:rsidP="000036F9">
      <w:pPr>
        <w:pStyle w:val="NoSpacing"/>
      </w:pPr>
    </w:p>
    <w:p w:rsidR="000036F9" w:rsidRDefault="000036F9" w:rsidP="000036F9">
      <w:pPr>
        <w:pStyle w:val="NoSpacing"/>
      </w:pPr>
    </w:p>
    <w:p w:rsidR="000036F9" w:rsidRDefault="000036F9" w:rsidP="000036F9">
      <w:pPr>
        <w:pStyle w:val="NoSpacing"/>
      </w:pPr>
      <w:r>
        <w:t>24 Feb.1420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Salisbury, Wiltshire,</w:t>
      </w:r>
    </w:p>
    <w:p w:rsidR="000036F9" w:rsidRDefault="000036F9" w:rsidP="000036F9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Ralegh</w:t>
      </w:r>
      <w:proofErr w:type="spellEnd"/>
      <w:r>
        <w:t>(q.v.).</w:t>
      </w:r>
    </w:p>
    <w:p w:rsidR="000036F9" w:rsidRDefault="000036F9" w:rsidP="000036F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21-590)</w:t>
      </w:r>
    </w:p>
    <w:p w:rsidR="000036F9" w:rsidRDefault="000036F9" w:rsidP="000036F9">
      <w:pPr>
        <w:pStyle w:val="NoSpacing"/>
      </w:pPr>
    </w:p>
    <w:p w:rsidR="000036F9" w:rsidRDefault="000036F9" w:rsidP="000036F9">
      <w:pPr>
        <w:pStyle w:val="NoSpacing"/>
      </w:pPr>
    </w:p>
    <w:p w:rsidR="000036F9" w:rsidRPr="00B00D77" w:rsidRDefault="000036F9" w:rsidP="000036F9">
      <w:pPr>
        <w:pStyle w:val="NoSpacing"/>
      </w:pPr>
      <w:r>
        <w:t>22 October 2016</w:t>
      </w:r>
    </w:p>
    <w:p w:rsidR="006B2F86" w:rsidRPr="000036F9" w:rsidRDefault="000036F9" w:rsidP="00E71FC3">
      <w:pPr>
        <w:pStyle w:val="NoSpacing"/>
      </w:pPr>
      <w:bookmarkStart w:id="0" w:name="_GoBack"/>
      <w:bookmarkEnd w:id="0"/>
    </w:p>
    <w:sectPr w:rsidR="006B2F86" w:rsidRPr="000036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6F9" w:rsidRDefault="000036F9" w:rsidP="00E71FC3">
      <w:pPr>
        <w:spacing w:after="0" w:line="240" w:lineRule="auto"/>
      </w:pPr>
      <w:r>
        <w:separator/>
      </w:r>
    </w:p>
  </w:endnote>
  <w:endnote w:type="continuationSeparator" w:id="0">
    <w:p w:rsidR="000036F9" w:rsidRDefault="000036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6F9" w:rsidRDefault="000036F9" w:rsidP="00E71FC3">
      <w:pPr>
        <w:spacing w:after="0" w:line="240" w:lineRule="auto"/>
      </w:pPr>
      <w:r>
        <w:separator/>
      </w:r>
    </w:p>
  </w:footnote>
  <w:footnote w:type="continuationSeparator" w:id="0">
    <w:p w:rsidR="000036F9" w:rsidRDefault="000036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F9"/>
    <w:rsid w:val="000036F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CB2A0"/>
  <w15:chartTrackingRefBased/>
  <w15:docId w15:val="{BB844C0A-CC00-4405-B17F-3177EE0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2016-10-22T20:26:00Z</dcterms:created>
  <dcterms:modified xsi:type="dcterms:W3CDTF">2016-10-22T20:27:00Z</dcterms:modified>
</cp:coreProperties>
</file>